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D602A" w:rsidRDefault="008E6FCB">
      <w:r>
        <w:rPr>
          <w:noProof/>
        </w:rPr>
        <w:drawing>
          <wp:inline distT="0" distB="0" distL="0" distR="0">
            <wp:extent cx="5760720" cy="3840480"/>
            <wp:effectExtent l="0" t="0" r="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SC_4147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FCB" w:rsidRDefault="008E6FCB">
      <w:r>
        <w:rPr>
          <w:noProof/>
        </w:rPr>
        <w:drawing>
          <wp:inline distT="0" distB="0" distL="0" distR="0">
            <wp:extent cx="5760720" cy="3840480"/>
            <wp:effectExtent l="0" t="0" r="0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C_4149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FCB" w:rsidRDefault="008E6FCB"/>
    <w:p w:rsidR="008E6FCB" w:rsidRDefault="008E6FCB"/>
    <w:p w:rsidR="008E6FCB" w:rsidRDefault="008E6FCB"/>
    <w:p w:rsidR="008E6FCB" w:rsidRDefault="008E6FCB"/>
    <w:p w:rsidR="008E6FCB" w:rsidRDefault="008E6FCB">
      <w:r>
        <w:rPr>
          <w:noProof/>
        </w:rPr>
        <w:drawing>
          <wp:inline distT="0" distB="0" distL="0" distR="0">
            <wp:extent cx="5760720" cy="3840480"/>
            <wp:effectExtent l="0" t="0" r="0" b="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C_415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FCB" w:rsidRDefault="008E6FCB">
      <w:r>
        <w:rPr>
          <w:noProof/>
        </w:rPr>
        <w:drawing>
          <wp:inline distT="0" distB="0" distL="0" distR="0">
            <wp:extent cx="5760720" cy="3840480"/>
            <wp:effectExtent l="0" t="0" r="0" b="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C_415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FCB" w:rsidRDefault="008E6FCB"/>
    <w:p w:rsidR="008E6FCB" w:rsidRDefault="008E6FCB"/>
    <w:p w:rsidR="008E6FCB" w:rsidRDefault="008E6FCB">
      <w:r>
        <w:rPr>
          <w:noProof/>
        </w:rPr>
        <w:lastRenderedPageBreak/>
        <w:drawing>
          <wp:inline distT="0" distB="0" distL="0" distR="0">
            <wp:extent cx="5760720" cy="3840480"/>
            <wp:effectExtent l="0" t="0" r="0" b="0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C_415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FCB" w:rsidRDefault="008E6FCB">
      <w:pPr>
        <w:rPr>
          <w:noProof/>
        </w:rPr>
      </w:pPr>
      <w:r>
        <w:rPr>
          <w:noProof/>
        </w:rPr>
        <w:drawing>
          <wp:inline distT="0" distB="0" distL="0" distR="0">
            <wp:extent cx="5760720" cy="3840480"/>
            <wp:effectExtent l="0" t="0" r="0" b="0"/>
            <wp:docPr id="6" name="Obrázo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C_416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464" w:rsidRDefault="00F22464" w:rsidP="00F2246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760720" cy="3840480"/>
            <wp:effectExtent l="0" t="0" r="0" b="7620"/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464" w:rsidRDefault="00F22464" w:rsidP="00F22464">
      <w:pPr>
        <w:rPr>
          <w:noProof/>
        </w:rPr>
      </w:pPr>
      <w:r>
        <w:rPr>
          <w:noProof/>
        </w:rPr>
        <w:drawing>
          <wp:inline distT="0" distB="0" distL="0" distR="0">
            <wp:extent cx="5760720" cy="3840480"/>
            <wp:effectExtent l="0" t="0" r="0" b="7620"/>
            <wp:docPr id="9" name="Obrázo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464" w:rsidRPr="00F22464" w:rsidRDefault="00F22464" w:rsidP="00F22464"/>
    <w:p w:rsidR="00F22464" w:rsidRDefault="00F22464" w:rsidP="00F22464">
      <w:pPr>
        <w:rPr>
          <w:noProof/>
        </w:rPr>
      </w:pPr>
    </w:p>
    <w:p w:rsidR="00F22464" w:rsidRDefault="00F22464" w:rsidP="00F22464"/>
    <w:p w:rsidR="00F22464" w:rsidRDefault="00F22464" w:rsidP="00F22464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895350" y="4895850"/>
            <wp:positionH relativeFrom="column">
              <wp:align>left</wp:align>
            </wp:positionH>
            <wp:positionV relativeFrom="paragraph">
              <wp:align>top</wp:align>
            </wp:positionV>
            <wp:extent cx="5760720" cy="3840480"/>
            <wp:effectExtent l="0" t="0" r="0" b="7620"/>
            <wp:wrapSquare wrapText="bothSides"/>
            <wp:docPr id="8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br w:type="textWrapping" w:clear="all"/>
      </w:r>
      <w:r>
        <w:rPr>
          <w:noProof/>
        </w:rPr>
        <w:drawing>
          <wp:inline distT="0" distB="0" distL="0" distR="0">
            <wp:extent cx="5760720" cy="3840480"/>
            <wp:effectExtent l="0" t="0" r="0" b="7620"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22464" w:rsidRPr="00F22464" w:rsidRDefault="00F22464" w:rsidP="00F22464"/>
    <w:sectPr w:rsidR="00F22464" w:rsidRPr="00F2246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22464" w:rsidRDefault="00F22464" w:rsidP="00F22464">
      <w:pPr>
        <w:spacing w:after="0" w:line="240" w:lineRule="auto"/>
      </w:pPr>
      <w:r>
        <w:separator/>
      </w:r>
    </w:p>
  </w:endnote>
  <w:endnote w:type="continuationSeparator" w:id="0">
    <w:p w:rsidR="00F22464" w:rsidRDefault="00F22464" w:rsidP="00F224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22464" w:rsidRDefault="00F22464" w:rsidP="00F22464">
      <w:pPr>
        <w:spacing w:after="0" w:line="240" w:lineRule="auto"/>
      </w:pPr>
      <w:r>
        <w:separator/>
      </w:r>
    </w:p>
  </w:footnote>
  <w:footnote w:type="continuationSeparator" w:id="0">
    <w:p w:rsidR="00F22464" w:rsidRDefault="00F22464" w:rsidP="00F2246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6FCB"/>
    <w:rsid w:val="003D602A"/>
    <w:rsid w:val="008E6FCB"/>
    <w:rsid w:val="00F224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755699"/>
  <w15:chartTrackingRefBased/>
  <w15:docId w15:val="{8B4D8820-4CC3-4B20-BE7D-A3CDE5E22D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F224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F22464"/>
  </w:style>
  <w:style w:type="paragraph" w:styleId="Pta">
    <w:name w:val="footer"/>
    <w:basedOn w:val="Normlny"/>
    <w:link w:val="PtaChar"/>
    <w:uiPriority w:val="99"/>
    <w:unhideWhenUsed/>
    <w:rsid w:val="00F224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F224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303E24F</Template>
  <TotalTime>7</TotalTime>
  <Pages>5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Glosová Petra</dc:creator>
  <cp:keywords/>
  <dc:description/>
  <cp:lastModifiedBy>Glosová Petra</cp:lastModifiedBy>
  <cp:revision>2</cp:revision>
  <dcterms:created xsi:type="dcterms:W3CDTF">2019-05-15T06:36:00Z</dcterms:created>
  <dcterms:modified xsi:type="dcterms:W3CDTF">2019-05-20T10:48:00Z</dcterms:modified>
</cp:coreProperties>
</file>